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F80" w:rsidRPr="008978B2" w:rsidRDefault="00665F8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665F80" w:rsidRPr="008978B2" w:rsidRDefault="00665F8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08.05.2017</w:t>
      </w:r>
    </w:p>
    <w:p w:rsidR="00665F80" w:rsidRDefault="00665F8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665F80" w:rsidRPr="000B4BB7" w:rsidRDefault="00665F80" w:rsidP="008978B2">
      <w:pPr>
        <w:pStyle w:val="NoSpacing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665F80" w:rsidRPr="008978B2" w:rsidRDefault="00665F80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665F80" w:rsidRPr="008978B2" w:rsidRDefault="00665F8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665F80" w:rsidRDefault="00665F80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65F80" w:rsidRPr="006C43AF" w:rsidRDefault="00665F80" w:rsidP="008978B2">
      <w:pPr>
        <w:pStyle w:val="NoSpacing"/>
        <w:rPr>
          <w:rFonts w:ascii="Comic Sans MS" w:hAnsi="Comic Sans MS"/>
          <w:sz w:val="20"/>
          <w:szCs w:val="20"/>
        </w:rPr>
      </w:pPr>
      <w:r w:rsidRPr="00164003">
        <w:rPr>
          <w:rFonts w:ascii="Comic Sans MS" w:hAnsi="Comic Sans MS" w:cs="Calibri"/>
          <w:sz w:val="20"/>
          <w:szCs w:val="20"/>
        </w:rPr>
        <w:t xml:space="preserve">Panoya roket resimleri asılır. </w:t>
      </w:r>
      <w:r w:rsidRPr="00164003">
        <w:rPr>
          <w:rFonts w:ascii="Comic Sans MS" w:hAnsi="Comic Sans MS"/>
          <w:sz w:val="20"/>
          <w:szCs w:val="20"/>
        </w:rPr>
        <w:t>Çocuklar</w:t>
      </w:r>
      <w:r w:rsidRPr="008978B2">
        <w:rPr>
          <w:rFonts w:ascii="Comic Sans MS" w:hAnsi="Comic Sans MS"/>
          <w:sz w:val="20"/>
          <w:szCs w:val="20"/>
        </w:rPr>
        <w:t xml:space="preserve">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665F80" w:rsidRPr="008978B2" w:rsidRDefault="00665F8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65F80" w:rsidRPr="008978B2" w:rsidRDefault="00665F8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665F80" w:rsidRPr="008978B2" w:rsidRDefault="00665F80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665F80" w:rsidRPr="008978B2" w:rsidRDefault="00665F8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665F80" w:rsidRPr="008978B2" w:rsidRDefault="00665F80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665F80" w:rsidRPr="008978B2" w:rsidRDefault="00665F8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65F80" w:rsidRPr="006C43AF" w:rsidRDefault="00665F8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ROKET 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bütünleştirilmiş Oyun -Fen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665F80" w:rsidRPr="008978B2" w:rsidRDefault="00665F8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65F80" w:rsidRDefault="00665F8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665F80" w:rsidRDefault="00665F8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665F80" w:rsidRPr="008978B2" w:rsidRDefault="00665F8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665F80" w:rsidRPr="008978B2" w:rsidRDefault="00665F8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665F80" w:rsidRPr="008978B2" w:rsidRDefault="00665F8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665F80" w:rsidRPr="008978B2" w:rsidRDefault="00665F8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665F80" w:rsidRDefault="00665F8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665F80" w:rsidRDefault="00665F8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665F80" w:rsidRDefault="00665F8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665F80" w:rsidRPr="008978B2" w:rsidRDefault="00665F80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665F80" w:rsidRDefault="00665F80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665F80" w:rsidRDefault="00665F80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665F80" w:rsidRPr="00881408" w:rsidRDefault="00665F80" w:rsidP="00881408"/>
    <w:p w:rsidR="00665F80" w:rsidRDefault="00665F80" w:rsidP="00371A7D">
      <w:pPr>
        <w:pStyle w:val="Subtitle"/>
        <w:tabs>
          <w:tab w:val="left" w:pos="6045"/>
          <w:tab w:val="center" w:pos="7002"/>
        </w:tabs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665F80" w:rsidRPr="00AD188D" w:rsidRDefault="00665F80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ROKET DENEYİ </w:t>
      </w:r>
    </w:p>
    <w:p w:rsidR="00665F80" w:rsidRPr="00436F22" w:rsidRDefault="00665F80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Oyun-Fen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(bütünleştirilmiş- Büyük grup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665F80" w:rsidRDefault="00665F80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665F80" w:rsidRPr="00436F22" w:rsidRDefault="00665F80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665F80" w:rsidRPr="00BB3A48" w:rsidRDefault="00665F80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4.15pt;width:303pt;height:38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">
            <v:textbox>
              <w:txbxContent>
                <w:p w:rsidR="00665F80" w:rsidRDefault="00665F80" w:rsidP="00D46B5F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665F80" w:rsidRPr="002C3115" w:rsidRDefault="00665F80" w:rsidP="006C43AF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</w:t>
                  </w:r>
                  <w:r w:rsidRPr="002C31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665F80" w:rsidRPr="002C3115" w:rsidRDefault="00665F80" w:rsidP="002C311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Kazanım 2: Denge hareketleri yapar.</w:t>
                  </w:r>
                </w:p>
                <w:p w:rsidR="00665F80" w:rsidRDefault="00665F80" w:rsidP="002C311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Ağırlığını bir noktadan diğerine aktarır. Atlama ile ilgili denge hareketlerini yapar. Konma ile ilgili denge hareketlerini yapar.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Başlama ile ilgili denge hareketlerini yapar.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Durma ile ilgili denge hareketlerini yapar.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Tek ayak üzerinde durur.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Tek ayak üzerinde sıçrar.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 xml:space="preserve">Bireysel ve eşli olarak denge hareketleri yapar.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Çizgi üzerinde yönergeler doğrultusunda yürür. Denge tahtası üzerinde yönergeler doğrultusunda yürür.</w:t>
                  </w:r>
                </w:p>
                <w:p w:rsidR="00665F80" w:rsidRPr="002C3115" w:rsidRDefault="00665F80" w:rsidP="002C311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Kazanım 1: Yer değiştirme hareketleri yapar.</w:t>
                  </w:r>
                </w:p>
                <w:p w:rsidR="00665F80" w:rsidRDefault="00665F80" w:rsidP="002C311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Isınma ve soğuma hareketlerini bir rehber eşliğinde yapar. Yönergeler doğrultusunda yürür. Yönergeler doğrultusunda koşar.</w:t>
                  </w:r>
                </w:p>
                <w:p w:rsidR="00665F80" w:rsidRPr="00164003" w:rsidRDefault="00665F80" w:rsidP="006C43AF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640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665F80" w:rsidRPr="00164003" w:rsidRDefault="00665F80" w:rsidP="0016400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4003">
                    <w:rPr>
                      <w:rFonts w:ascii="Comic Sans MS" w:hAnsi="Comic Sans MS"/>
                      <w:sz w:val="20"/>
                      <w:szCs w:val="20"/>
                    </w:rPr>
                    <w:t>Kazanım 1: Nesne/durum/olaya dikkatini verir.</w:t>
                  </w:r>
                </w:p>
                <w:p w:rsidR="00665F80" w:rsidRPr="00164003" w:rsidRDefault="00665F80" w:rsidP="0016400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4003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64003">
                    <w:rPr>
                      <w:rFonts w:ascii="Comic Sans MS" w:hAnsi="Comic Sans MS"/>
                      <w:sz w:val="20"/>
                      <w:szCs w:val="20"/>
                    </w:rPr>
                    <w:t>Dikkat edilmesi gereken nesne/durum/olaya odaklanır. Dikkatini çeken nesne/durum/olaya yönelik sorular sorar.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64003">
                    <w:rPr>
                      <w:rFonts w:ascii="Comic Sans MS" w:hAnsi="Comic Sans MS"/>
                      <w:sz w:val="20"/>
                      <w:szCs w:val="20"/>
                    </w:rPr>
                    <w:t>Dikkatini çeken nesne/durum/olayı ayrıntılarıyla açıklar.</w:t>
                  </w:r>
                </w:p>
                <w:p w:rsidR="00665F80" w:rsidRPr="00164003" w:rsidRDefault="00665F80" w:rsidP="0016400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4003">
                    <w:rPr>
                      <w:rFonts w:ascii="Comic Sans MS" w:hAnsi="Comic Sans MS"/>
                      <w:sz w:val="20"/>
                      <w:szCs w:val="20"/>
                    </w:rPr>
                    <w:t>Kazanım 2:Nesne/durum/olayla ilgili tahminde bulunur.</w:t>
                  </w:r>
                </w:p>
                <w:p w:rsidR="00665F80" w:rsidRDefault="00665F80" w:rsidP="0016400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 w:rsidRPr="00164003">
                    <w:rPr>
                      <w:rFonts w:ascii="Comic Sans MS" w:hAnsi="Comic Sans MS"/>
                      <w:sz w:val="20"/>
                      <w:szCs w:val="20"/>
                    </w:rPr>
                    <w:t>Nesne/durum/olayın ipuçlarını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64003">
                    <w:rPr>
                      <w:rFonts w:ascii="Comic Sans MS" w:hAnsi="Comic Sans MS"/>
                      <w:sz w:val="20"/>
                      <w:szCs w:val="20"/>
                    </w:rPr>
                    <w:t>İpuçlarını birleştirerek tahminini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64003">
                    <w:rPr>
                      <w:rFonts w:ascii="Comic Sans MS" w:hAnsi="Comic Sans MS"/>
                      <w:sz w:val="20"/>
                      <w:szCs w:val="20"/>
                    </w:rPr>
                    <w:t>Gerçek durumu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64003">
                    <w:rPr>
                      <w:rFonts w:ascii="Comic Sans MS" w:hAnsi="Comic Sans MS"/>
                      <w:sz w:val="20"/>
                      <w:szCs w:val="20"/>
                    </w:rPr>
                    <w:t>Tahmini ile gerçek durumu karşılaştırır.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06.4pt;margin-top:4.15pt;width:430.75pt;height:38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">
            <v:textbox>
              <w:txbxContent>
                <w:p w:rsidR="00665F80" w:rsidRDefault="00665F80" w:rsidP="00371A7D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665F80" w:rsidRPr="00C76592" w:rsidRDefault="00665F80" w:rsidP="00C76592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76592">
                    <w:rPr>
                      <w:rFonts w:ascii="Comic Sans MS" w:hAnsi="Comic Sans MS"/>
                      <w:sz w:val="20"/>
                      <w:szCs w:val="20"/>
                    </w:rPr>
                    <w:t>ÇUVAL YARIŞI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oyunu oynanır</w:t>
                  </w:r>
                </w:p>
                <w:p w:rsidR="00665F80" w:rsidRDefault="00665F80" w:rsidP="00C7659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76592">
                    <w:rPr>
                      <w:rFonts w:ascii="Comic Sans MS" w:hAnsi="Comic Sans MS"/>
                      <w:sz w:val="20"/>
                      <w:szCs w:val="20"/>
                    </w:rPr>
                    <w:t>Öğretmen sınıfta istekli 5 ya da 10 çocuk seçer. 3-</w:t>
                  </w:r>
                  <w:smartTag w:uri="urn:schemas-microsoft-com:office:smarttags" w:element="metricconverter">
                    <w:smartTagPr>
                      <w:attr w:name="ProductID" w:val="4 metre"/>
                    </w:smartTagPr>
                    <w:r w:rsidRPr="00C76592">
                      <w:rPr>
                        <w:rFonts w:ascii="Comic Sans MS" w:hAnsi="Comic Sans MS"/>
                        <w:sz w:val="20"/>
                        <w:szCs w:val="20"/>
                      </w:rPr>
                      <w:t>4 metre</w:t>
                    </w:r>
                  </w:smartTag>
                  <w:r w:rsidRPr="00C76592">
                    <w:rPr>
                      <w:rFonts w:ascii="Comic Sans MS" w:hAnsi="Comic Sans MS"/>
                      <w:sz w:val="20"/>
                      <w:szCs w:val="20"/>
                    </w:rPr>
                    <w:t xml:space="preserve"> uzağa bitiş çizgisi çizilir. Her çocuğa birer çuval verilir. Çocuklar çuvalların içine girerler. Çuvalların uçlarını elleriyle tutarlar. Öğretmenin başlama komutuyla çuval içinde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başlangıç çizgisinden </w:t>
                  </w:r>
                  <w:r w:rsidRPr="00C76592">
                    <w:rPr>
                      <w:rFonts w:ascii="Comic Sans MS" w:hAnsi="Comic Sans MS"/>
                      <w:sz w:val="20"/>
                      <w:szCs w:val="20"/>
                    </w:rPr>
                    <w:t>yürümeye çalışırlar. Bitiş çizgisine varıp geri dönerler.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76592">
                    <w:rPr>
                      <w:rFonts w:ascii="Comic Sans MS" w:hAnsi="Comic Sans MS"/>
                      <w:sz w:val="20"/>
                      <w:szCs w:val="20"/>
                    </w:rPr>
                    <w:t>ilk dönen birinci olur.</w:t>
                  </w:r>
                </w:p>
                <w:p w:rsidR="00665F80" w:rsidRDefault="00665F80" w:rsidP="00C7659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Dinlendirici oyuna geçilir. Verilen komuta göre gece-gündüz oyunu ıoynanır.</w:t>
                  </w:r>
                </w:p>
                <w:p w:rsidR="00665F80" w:rsidRDefault="00665F80" w:rsidP="00C7659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65F80" w:rsidRDefault="00665F80" w:rsidP="00C7659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Masalara geçilir, ön hazırlıklar yapılır ve ROKET deneyine geçilir.</w:t>
                  </w:r>
                </w:p>
                <w:p w:rsidR="00665F80" w:rsidRDefault="00665F80" w:rsidP="00C7659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65F80" w:rsidRPr="002C3115" w:rsidRDefault="00665F80" w:rsidP="002C31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Malzemeler: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2-</w:t>
                  </w:r>
                  <w:smartTag w:uri="urn:schemas-microsoft-com:office:smarttags" w:element="metricconverter">
                    <w:smartTagPr>
                      <w:attr w:name="ProductID" w:val="3 metre"/>
                    </w:smartTagPr>
                    <w:r w:rsidRPr="002C3115">
                      <w:rPr>
                        <w:rFonts w:ascii="Comic Sans MS" w:hAnsi="Comic Sans MS"/>
                        <w:sz w:val="20"/>
                        <w:szCs w:val="20"/>
                      </w:rPr>
                      <w:t>3 metre</w:t>
                    </w:r>
                  </w:smartTag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 xml:space="preserve"> iplik, balon, mandal, bant.</w:t>
                  </w:r>
                </w:p>
                <w:p w:rsidR="00665F80" w:rsidRPr="002C3115" w:rsidRDefault="00665F80" w:rsidP="002C31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Yapılışı: 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İpliği pipetin içinden geçirelim</w:t>
                  </w:r>
                </w:p>
                <w:p w:rsidR="00665F80" w:rsidRPr="002C3115" w:rsidRDefault="00665F80" w:rsidP="002C31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Balonu şişirip hafifçe bükerek ağzını mandallayalım</w:t>
                  </w:r>
                </w:p>
                <w:p w:rsidR="00665F80" w:rsidRPr="002C3115" w:rsidRDefault="00665F80" w:rsidP="002C31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İplik geçirilmiş pipeti balonun üzerine boylamasına bantlayalım</w:t>
                  </w:r>
                </w:p>
                <w:p w:rsidR="00665F80" w:rsidRPr="002C3115" w:rsidRDefault="00665F80" w:rsidP="002C31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Mandal çıkarıldığında balon ne tarafa doğru hareket eder?</w:t>
                  </w:r>
                </w:p>
                <w:p w:rsidR="00665F80" w:rsidRPr="002C3115" w:rsidRDefault="00665F80" w:rsidP="002C31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İpliğin iki ucundan gergince tutup balonun ağzındaki mandalı çıkaralım ve balonun hareketini gözlemleyelim.</w:t>
                  </w:r>
                </w:p>
                <w:p w:rsidR="00665F80" w:rsidRDefault="00665F80" w:rsidP="002C31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Sonuç: Balonun ağzı açılınca bu bölgede oluşan havanın basıncı daha fazla olduğu için balon arkaya doğru hareket eder.</w:t>
                  </w:r>
                </w:p>
                <w:p w:rsidR="00665F80" w:rsidRDefault="00665F80" w:rsidP="00C7659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65F80" w:rsidRDefault="00665F80" w:rsidP="00C7659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‘’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Roketler sıcak gazın kapalı bir kaptan bir delik aracılığıyla hızlıca dışarı çıkması sonucu gazın çıkış deliğinin tersi istikametinde oluşan itme gücüyle hareket ederler..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’’</w:t>
                  </w:r>
                </w:p>
                <w:p w:rsidR="00665F80" w:rsidRPr="00C76592" w:rsidRDefault="00665F80" w:rsidP="00C7659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665F80" w:rsidRPr="00BB3A48" w:rsidRDefault="00665F80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65F80" w:rsidRDefault="00665F80" w:rsidP="006E1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65F80" w:rsidRDefault="00665F80" w:rsidP="006E1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65F80" w:rsidRDefault="00665F80" w:rsidP="006E1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65F80" w:rsidRDefault="00665F80" w:rsidP="006E1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65F80" w:rsidRDefault="00665F80" w:rsidP="006E1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65F80" w:rsidRDefault="00665F80" w:rsidP="006E1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65F80" w:rsidRDefault="00665F80" w:rsidP="006E1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65F80" w:rsidRDefault="00665F80" w:rsidP="006E1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65F80" w:rsidRDefault="00665F80" w:rsidP="006E1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65F80" w:rsidRDefault="00665F80" w:rsidP="006E1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65F80" w:rsidRDefault="00665F80" w:rsidP="006E1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65F80" w:rsidRDefault="00665F80" w:rsidP="006E1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65F80" w:rsidRDefault="00665F80" w:rsidP="006E1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65F80" w:rsidRDefault="00665F80" w:rsidP="006E1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65F80" w:rsidRDefault="00665F80" w:rsidP="00890E89">
      <w:r>
        <w:rPr>
          <w:noProof/>
        </w:rPr>
        <w:pict>
          <v:shape id="Text Box 7" o:spid="_x0000_s1028" type="#_x0000_t202" style="position:absolute;margin-left:385.15pt;margin-top:7.15pt;width:324pt;height:92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">
            <v:textbox>
              <w:txbxContent>
                <w:p w:rsidR="00665F80" w:rsidRPr="00B0732E" w:rsidRDefault="00665F80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1.1pt;margin-top:7.15pt;width:324pt;height:9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">
            <v:textbox>
              <w:txbxContent>
                <w:p w:rsidR="00665F80" w:rsidRDefault="00665F80" w:rsidP="00B0732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665F80" w:rsidRPr="00B0732E" w:rsidRDefault="00665F80" w:rsidP="00B0732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64003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2-</w:t>
                  </w:r>
                  <w:smartTag w:uri="urn:schemas-microsoft-com:office:smarttags" w:element="metricconverter">
                    <w:smartTagPr>
                      <w:attr w:name="ProductID" w:val="3 metre"/>
                    </w:smartTagPr>
                    <w:r w:rsidRPr="00164003">
                      <w:rPr>
                        <w:rFonts w:ascii="Comic Sans MS" w:hAnsi="Comic Sans MS"/>
                        <w:sz w:val="20"/>
                        <w:szCs w:val="20"/>
                        <w:lang w:val="en-US"/>
                      </w:rPr>
                      <w:t>3 metre</w:t>
                    </w:r>
                  </w:smartTag>
                  <w:r w:rsidRPr="00164003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iplik, balon, mandal, bant.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çuval</w:t>
                  </w:r>
                </w:p>
                <w:p w:rsidR="00665F80" w:rsidRDefault="00665F80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665F80" w:rsidRPr="00890E89" w:rsidRDefault="00665F80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Roket deney yarışma</w:t>
                  </w:r>
                </w:p>
                <w:p w:rsidR="00665F80" w:rsidRPr="00436F22" w:rsidRDefault="00665F80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665F80" w:rsidRPr="00436F22" w:rsidRDefault="00665F80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Başlangıç - bitiş</w:t>
                  </w:r>
                </w:p>
              </w:txbxContent>
            </v:textbox>
          </v:shape>
        </w:pict>
      </w:r>
    </w:p>
    <w:p w:rsidR="00665F80" w:rsidRDefault="00665F80" w:rsidP="00890E89"/>
    <w:p w:rsidR="00665F80" w:rsidRDefault="00665F80" w:rsidP="00890E89"/>
    <w:p w:rsidR="00665F80" w:rsidRDefault="00665F80" w:rsidP="00890E89"/>
    <w:p w:rsidR="00665F80" w:rsidRDefault="00665F80" w:rsidP="00890E89">
      <w:r>
        <w:rPr>
          <w:noProof/>
        </w:rPr>
        <w:pict>
          <v:shape id="Text Box 9" o:spid="_x0000_s1030" type="#_x0000_t202" style="position:absolute;margin-left:-6.35pt;margin-top:16.85pt;width:711pt;height:5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">
            <v:textbox>
              <w:txbxContent>
                <w:p w:rsidR="00665F80" w:rsidRPr="007706DB" w:rsidRDefault="00665F80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665F80" w:rsidRDefault="00665F80" w:rsidP="00890E89"/>
    <w:p w:rsidR="00665F80" w:rsidRDefault="00665F80" w:rsidP="00E971F8">
      <w:pP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>DEĞERLEN</w:t>
      </w:r>
    </w:p>
    <w:p w:rsidR="00665F80" w:rsidRDefault="00665F80" w:rsidP="00E971F8">
      <w:pPr>
        <w:rPr>
          <w:rFonts w:ascii="Comic Sans MS" w:hAnsi="Comic Sans MS"/>
          <w:b/>
          <w:sz w:val="20"/>
          <w:szCs w:val="20"/>
        </w:rPr>
      </w:pPr>
    </w:p>
    <w:p w:rsidR="00665F80" w:rsidRDefault="00665F80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p w:rsidR="00665F80" w:rsidRPr="00D46B5F" w:rsidRDefault="00665F80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b/>
          <w:sz w:val="20"/>
          <w:szCs w:val="20"/>
        </w:rPr>
      </w:pPr>
      <w:r w:rsidRPr="00D46B5F">
        <w:rPr>
          <w:rFonts w:ascii="Comic Sans MS" w:hAnsi="Comic Sans MS"/>
          <w:b/>
          <w:sz w:val="20"/>
          <w:szCs w:val="20"/>
        </w:rPr>
        <w:t>DEĞERLENDİRME</w:t>
      </w:r>
    </w:p>
    <w:p w:rsidR="00665F80" w:rsidRDefault="00665F80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Çuval yarışını sevdiniz mi?</w:t>
      </w:r>
    </w:p>
    <w:p w:rsidR="00665F80" w:rsidRDefault="00665F80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Yarışmada neye dikkat ettiniz?</w:t>
      </w:r>
    </w:p>
    <w:p w:rsidR="00665F80" w:rsidRDefault="00665F80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Yarışmaya hangi çizgiden başladık (başlangıç)?</w:t>
      </w:r>
    </w:p>
    <w:p w:rsidR="00665F80" w:rsidRDefault="00665F80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Yarışma hangi çizgide bitti?</w:t>
      </w:r>
    </w:p>
    <w:p w:rsidR="00665F80" w:rsidRDefault="00665F80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Roket deneyini sevdiniz mi?</w:t>
      </w:r>
    </w:p>
    <w:p w:rsidR="00665F80" w:rsidRDefault="00665F80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Bilimle ilgili işler hoşunuza gidiyor mu?</w:t>
      </w:r>
    </w:p>
    <w:p w:rsidR="00665F80" w:rsidRDefault="00665F80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Daha fazla deney yapmak ister misiniz?</w:t>
      </w:r>
    </w:p>
    <w:p w:rsidR="00665F80" w:rsidRDefault="00665F80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Roket nasıl hareket etti?</w:t>
      </w:r>
    </w:p>
    <w:p w:rsidR="00665F80" w:rsidRPr="009322A4" w:rsidRDefault="00665F80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7.sayı/ 15.16. sayfa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665F80" w:rsidRPr="00890E89" w:rsidRDefault="00665F80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665F80" w:rsidRDefault="00665F80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665F80" w:rsidRDefault="00665F80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665F80" w:rsidRDefault="00665F80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665F80" w:rsidRDefault="00665F80" w:rsidP="009322A4">
      <w:pPr>
        <w:pStyle w:val="NoSpacing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665F80" w:rsidSect="00D77DC0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F80" w:rsidRDefault="00665F80" w:rsidP="00806A98">
      <w:pPr>
        <w:spacing w:after="0" w:line="240" w:lineRule="auto"/>
      </w:pPr>
      <w:r>
        <w:separator/>
      </w:r>
    </w:p>
  </w:endnote>
  <w:endnote w:type="continuationSeparator" w:id="0">
    <w:p w:rsidR="00665F80" w:rsidRDefault="00665F80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F80" w:rsidRDefault="00665F80">
    <w:pPr>
      <w:pStyle w:val="Footer"/>
    </w:pPr>
  </w:p>
  <w:p w:rsidR="00665F80" w:rsidRDefault="00665F80">
    <w:pPr>
      <w:pStyle w:val="Footer"/>
    </w:pPr>
  </w:p>
  <w:p w:rsidR="00665F80" w:rsidRDefault="00665F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F80" w:rsidRDefault="00665F80" w:rsidP="00806A98">
      <w:pPr>
        <w:spacing w:after="0" w:line="240" w:lineRule="auto"/>
      </w:pPr>
      <w:r>
        <w:separator/>
      </w:r>
    </w:p>
  </w:footnote>
  <w:footnote w:type="continuationSeparator" w:id="0">
    <w:p w:rsidR="00665F80" w:rsidRDefault="00665F80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67DE"/>
    <w:rsid w:val="000B4BB7"/>
    <w:rsid w:val="000C4FD0"/>
    <w:rsid w:val="000F3B1A"/>
    <w:rsid w:val="00113F35"/>
    <w:rsid w:val="00126263"/>
    <w:rsid w:val="00150544"/>
    <w:rsid w:val="0015787C"/>
    <w:rsid w:val="00164003"/>
    <w:rsid w:val="00165788"/>
    <w:rsid w:val="001768DA"/>
    <w:rsid w:val="00177D55"/>
    <w:rsid w:val="0018560E"/>
    <w:rsid w:val="00190A9F"/>
    <w:rsid w:val="00195CDE"/>
    <w:rsid w:val="001A45E0"/>
    <w:rsid w:val="001D0122"/>
    <w:rsid w:val="001F341C"/>
    <w:rsid w:val="001F4B0C"/>
    <w:rsid w:val="002134AD"/>
    <w:rsid w:val="00216154"/>
    <w:rsid w:val="002201E3"/>
    <w:rsid w:val="002A1BCC"/>
    <w:rsid w:val="002B5687"/>
    <w:rsid w:val="002C3115"/>
    <w:rsid w:val="002C40DB"/>
    <w:rsid w:val="002D1C22"/>
    <w:rsid w:val="0030759F"/>
    <w:rsid w:val="00371A7D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108A"/>
    <w:rsid w:val="00455396"/>
    <w:rsid w:val="004C5BC8"/>
    <w:rsid w:val="004D71CA"/>
    <w:rsid w:val="004E21F3"/>
    <w:rsid w:val="004F21E0"/>
    <w:rsid w:val="004F353B"/>
    <w:rsid w:val="004F5861"/>
    <w:rsid w:val="00504F68"/>
    <w:rsid w:val="0051753C"/>
    <w:rsid w:val="00521BB8"/>
    <w:rsid w:val="00527203"/>
    <w:rsid w:val="005364CF"/>
    <w:rsid w:val="00550C21"/>
    <w:rsid w:val="0057788E"/>
    <w:rsid w:val="00577EBE"/>
    <w:rsid w:val="0059067C"/>
    <w:rsid w:val="005B492E"/>
    <w:rsid w:val="005C3EC7"/>
    <w:rsid w:val="005C5442"/>
    <w:rsid w:val="005D35FA"/>
    <w:rsid w:val="005E4D38"/>
    <w:rsid w:val="005F5B0F"/>
    <w:rsid w:val="00606432"/>
    <w:rsid w:val="00606435"/>
    <w:rsid w:val="0064489B"/>
    <w:rsid w:val="00665F80"/>
    <w:rsid w:val="006836CC"/>
    <w:rsid w:val="006B5B61"/>
    <w:rsid w:val="006C43AF"/>
    <w:rsid w:val="006D28C4"/>
    <w:rsid w:val="006D6401"/>
    <w:rsid w:val="006D6FD2"/>
    <w:rsid w:val="006E1899"/>
    <w:rsid w:val="00764F63"/>
    <w:rsid w:val="007706DB"/>
    <w:rsid w:val="007D5707"/>
    <w:rsid w:val="00801C8B"/>
    <w:rsid w:val="00806A98"/>
    <w:rsid w:val="008432E8"/>
    <w:rsid w:val="0085733F"/>
    <w:rsid w:val="008637FB"/>
    <w:rsid w:val="00881408"/>
    <w:rsid w:val="00890E89"/>
    <w:rsid w:val="008978B2"/>
    <w:rsid w:val="008B7296"/>
    <w:rsid w:val="008B7CE0"/>
    <w:rsid w:val="008D6974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2C7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AF1049"/>
    <w:rsid w:val="00B0732E"/>
    <w:rsid w:val="00B131D1"/>
    <w:rsid w:val="00B43703"/>
    <w:rsid w:val="00B64698"/>
    <w:rsid w:val="00B67CE3"/>
    <w:rsid w:val="00BA482B"/>
    <w:rsid w:val="00BB3A48"/>
    <w:rsid w:val="00BC6104"/>
    <w:rsid w:val="00BE067A"/>
    <w:rsid w:val="00C0205C"/>
    <w:rsid w:val="00C110B3"/>
    <w:rsid w:val="00C36564"/>
    <w:rsid w:val="00C3789F"/>
    <w:rsid w:val="00C644FA"/>
    <w:rsid w:val="00C66B23"/>
    <w:rsid w:val="00C76592"/>
    <w:rsid w:val="00C826C2"/>
    <w:rsid w:val="00C903B4"/>
    <w:rsid w:val="00CA20A7"/>
    <w:rsid w:val="00CE6E6F"/>
    <w:rsid w:val="00D21128"/>
    <w:rsid w:val="00D46B5F"/>
    <w:rsid w:val="00D512D7"/>
    <w:rsid w:val="00D617CD"/>
    <w:rsid w:val="00D77DC0"/>
    <w:rsid w:val="00D94A26"/>
    <w:rsid w:val="00DB3A81"/>
    <w:rsid w:val="00E04C1B"/>
    <w:rsid w:val="00E1402F"/>
    <w:rsid w:val="00E4402B"/>
    <w:rsid w:val="00E47557"/>
    <w:rsid w:val="00E614B8"/>
    <w:rsid w:val="00E66C24"/>
    <w:rsid w:val="00E823BB"/>
    <w:rsid w:val="00E8439E"/>
    <w:rsid w:val="00E9611D"/>
    <w:rsid w:val="00E971F8"/>
    <w:rsid w:val="00EA4040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30B05"/>
    <w:rsid w:val="00F41E99"/>
    <w:rsid w:val="00F51D16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2D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75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191</Words>
  <Characters>1093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6</cp:revision>
  <dcterms:created xsi:type="dcterms:W3CDTF">2015-07-18T13:28:00Z</dcterms:created>
  <dcterms:modified xsi:type="dcterms:W3CDTF">2016-08-27T20:09:00Z</dcterms:modified>
</cp:coreProperties>
</file>